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88030" w14:textId="77777777" w:rsidR="008D0CB5" w:rsidRDefault="008D0CB5" w:rsidP="008D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BOTILLER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fl.1403-14)</w:t>
      </w:r>
    </w:p>
    <w:p w14:paraId="560A95EA" w14:textId="77777777" w:rsidR="008D0CB5" w:rsidRDefault="008D0CB5" w:rsidP="008D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Elham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>, Kent.</w:t>
      </w:r>
    </w:p>
    <w:p w14:paraId="6F262219" w14:textId="77777777" w:rsidR="008D0CB5" w:rsidRDefault="008D0CB5" w:rsidP="008D0CB5">
      <w:pPr>
        <w:pStyle w:val="NoSpacing"/>
        <w:rPr>
          <w:rFonts w:cs="Times New Roman"/>
          <w:szCs w:val="24"/>
        </w:rPr>
      </w:pPr>
    </w:p>
    <w:p w14:paraId="24F70F19" w14:textId="77777777" w:rsidR="008D0CB5" w:rsidRDefault="008D0CB5" w:rsidP="008D0CB5">
      <w:pPr>
        <w:pStyle w:val="NoSpacing"/>
        <w:rPr>
          <w:rFonts w:cs="Times New Roman"/>
          <w:szCs w:val="24"/>
        </w:rPr>
      </w:pPr>
    </w:p>
    <w:p w14:paraId="350AE8DB" w14:textId="77777777" w:rsidR="008D0CB5" w:rsidRDefault="008D0CB5" w:rsidP="008D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He became Vicar by exchange.</w:t>
      </w:r>
    </w:p>
    <w:p w14:paraId="7E93EAED" w14:textId="77777777" w:rsidR="008D0CB5" w:rsidRDefault="008D0CB5" w:rsidP="008D0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church).</w:t>
      </w:r>
    </w:p>
    <w:p w14:paraId="0BA89058" w14:textId="77777777" w:rsidR="008D0CB5" w:rsidRDefault="008D0CB5" w:rsidP="008D0CB5">
      <w:pPr>
        <w:pStyle w:val="NoSpacing"/>
        <w:rPr>
          <w:rFonts w:cs="Times New Roman"/>
          <w:szCs w:val="24"/>
        </w:rPr>
      </w:pPr>
    </w:p>
    <w:p w14:paraId="5CB63863" w14:textId="77777777" w:rsidR="008D0CB5" w:rsidRDefault="008D0CB5" w:rsidP="008D0CB5">
      <w:pPr>
        <w:pStyle w:val="NoSpacing"/>
        <w:rPr>
          <w:rFonts w:cs="Times New Roman"/>
          <w:szCs w:val="24"/>
        </w:rPr>
      </w:pPr>
    </w:p>
    <w:p w14:paraId="559E258D" w14:textId="77777777" w:rsidR="008D0CB5" w:rsidRDefault="008D0CB5" w:rsidP="008D0CB5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>26 November 2024</w:t>
      </w:r>
      <w:r>
        <w:rPr>
          <w:rFonts w:cs="Times New Roman"/>
          <w:szCs w:val="24"/>
          <w:u w:val="single"/>
        </w:rPr>
        <w:t xml:space="preserve">    </w:t>
      </w:r>
    </w:p>
    <w:p w14:paraId="768A06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DA429" w14:textId="77777777" w:rsidR="008D0CB5" w:rsidRDefault="008D0CB5" w:rsidP="009139A6">
      <w:r>
        <w:separator/>
      </w:r>
    </w:p>
  </w:endnote>
  <w:endnote w:type="continuationSeparator" w:id="0">
    <w:p w14:paraId="45EBBE58" w14:textId="77777777" w:rsidR="008D0CB5" w:rsidRDefault="008D0C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2FA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397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2D6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BC57D" w14:textId="77777777" w:rsidR="008D0CB5" w:rsidRDefault="008D0CB5" w:rsidP="009139A6">
      <w:r>
        <w:separator/>
      </w:r>
    </w:p>
  </w:footnote>
  <w:footnote w:type="continuationSeparator" w:id="0">
    <w:p w14:paraId="272D5B31" w14:textId="77777777" w:rsidR="008D0CB5" w:rsidRDefault="008D0C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2A6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1F6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454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B5"/>
    <w:rsid w:val="000666E0"/>
    <w:rsid w:val="002510B7"/>
    <w:rsid w:val="00270799"/>
    <w:rsid w:val="00432B0C"/>
    <w:rsid w:val="005C130B"/>
    <w:rsid w:val="00826F5C"/>
    <w:rsid w:val="008D0CB5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2A448"/>
  <w15:chartTrackingRefBased/>
  <w15:docId w15:val="{9FD996B1-DC70-40AA-81BD-50942DBE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2024-11-26T14:59:00Z</dcterms:created>
  <dcterms:modified xsi:type="dcterms:W3CDTF">2024-11-26T14:59:00Z</dcterms:modified>
</cp:coreProperties>
</file>